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53B37" w14:textId="77777777" w:rsidR="00B50B4B" w:rsidRDefault="00B50B4B" w:rsidP="00B50B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GODYNG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d.ca.1434)</w:t>
      </w:r>
    </w:p>
    <w:p w14:paraId="030D71D8" w14:textId="77777777" w:rsidR="00B50B4B" w:rsidRDefault="00B50B4B" w:rsidP="00B50B4B">
      <w:pPr>
        <w:pStyle w:val="NoSpacing"/>
        <w:rPr>
          <w:rFonts w:cs="Times New Roman"/>
          <w:szCs w:val="24"/>
        </w:rPr>
      </w:pPr>
    </w:p>
    <w:p w14:paraId="35D51C2C" w14:textId="77777777" w:rsidR="00B50B4B" w:rsidRDefault="00B50B4B" w:rsidP="00B50B4B">
      <w:pPr>
        <w:pStyle w:val="NoSpacing"/>
        <w:rPr>
          <w:rFonts w:cs="Times New Roman"/>
          <w:szCs w:val="24"/>
        </w:rPr>
      </w:pPr>
    </w:p>
    <w:p w14:paraId="4BA6A05F" w14:textId="77777777" w:rsidR="00B50B4B" w:rsidRDefault="00B50B4B" w:rsidP="00B50B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>He died in or before this time.</w:t>
      </w:r>
    </w:p>
    <w:p w14:paraId="52634BEE" w14:textId="77777777" w:rsidR="00B50B4B" w:rsidRDefault="00B50B4B" w:rsidP="00B50B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F3B86">
          <w:rPr>
            <w:rStyle w:val="Hyperlink"/>
            <w:rFonts w:cs="Times New Roman"/>
            <w:szCs w:val="24"/>
          </w:rPr>
          <w:t>https://waalt.uh.edu/index.php/CP40/692</w:t>
        </w:r>
      </w:hyperlink>
      <w:r>
        <w:rPr>
          <w:rFonts w:cs="Times New Roman"/>
          <w:szCs w:val="24"/>
        </w:rPr>
        <w:t xml:space="preserve"> )</w:t>
      </w:r>
    </w:p>
    <w:p w14:paraId="4664C71F" w14:textId="77777777" w:rsidR="00B50B4B" w:rsidRDefault="00B50B4B" w:rsidP="00B50B4B">
      <w:pPr>
        <w:pStyle w:val="NoSpacing"/>
        <w:rPr>
          <w:rFonts w:cs="Times New Roman"/>
          <w:szCs w:val="24"/>
        </w:rPr>
      </w:pPr>
    </w:p>
    <w:p w14:paraId="2337CC0D" w14:textId="77777777" w:rsidR="00B50B4B" w:rsidRDefault="00B50B4B" w:rsidP="00B50B4B">
      <w:pPr>
        <w:pStyle w:val="NoSpacing"/>
        <w:rPr>
          <w:rFonts w:cs="Times New Roman"/>
          <w:szCs w:val="24"/>
        </w:rPr>
      </w:pPr>
    </w:p>
    <w:p w14:paraId="2E9BD5C2" w14:textId="77777777" w:rsidR="00B50B4B" w:rsidRDefault="00B50B4B" w:rsidP="00B50B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Executors:   Richard </w:t>
      </w:r>
      <w:proofErr w:type="spellStart"/>
      <w:r>
        <w:rPr>
          <w:rFonts w:cs="Times New Roman"/>
          <w:szCs w:val="24"/>
        </w:rPr>
        <w:t>Lyndesey</w:t>
      </w:r>
      <w:proofErr w:type="spellEnd"/>
      <w:r>
        <w:rPr>
          <w:rFonts w:cs="Times New Roman"/>
          <w:szCs w:val="24"/>
        </w:rPr>
        <w:t>(q.v.) and his wife, Agnes(q.v.).    (ibid.)</w:t>
      </w:r>
    </w:p>
    <w:p w14:paraId="2B642E72" w14:textId="77777777" w:rsidR="00B50B4B" w:rsidRDefault="00B50B4B" w:rsidP="00B50B4B">
      <w:pPr>
        <w:pStyle w:val="NoSpacing"/>
        <w:rPr>
          <w:rFonts w:cs="Times New Roman"/>
          <w:szCs w:val="24"/>
        </w:rPr>
      </w:pPr>
    </w:p>
    <w:p w14:paraId="3D56A361" w14:textId="77777777" w:rsidR="00B50B4B" w:rsidRDefault="00B50B4B" w:rsidP="00B50B4B">
      <w:pPr>
        <w:pStyle w:val="NoSpacing"/>
        <w:rPr>
          <w:rFonts w:cs="Times New Roman"/>
          <w:szCs w:val="24"/>
        </w:rPr>
      </w:pPr>
    </w:p>
    <w:p w14:paraId="3FC6A385" w14:textId="77777777" w:rsidR="00B50B4B" w:rsidRDefault="00B50B4B" w:rsidP="00B50B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March 2023</w:t>
      </w:r>
    </w:p>
    <w:p w14:paraId="78478C5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1036F" w14:textId="77777777" w:rsidR="00B50B4B" w:rsidRDefault="00B50B4B" w:rsidP="009139A6">
      <w:r>
        <w:separator/>
      </w:r>
    </w:p>
  </w:endnote>
  <w:endnote w:type="continuationSeparator" w:id="0">
    <w:p w14:paraId="35EBDD14" w14:textId="77777777" w:rsidR="00B50B4B" w:rsidRDefault="00B50B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602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F756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B26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0ADCA" w14:textId="77777777" w:rsidR="00B50B4B" w:rsidRDefault="00B50B4B" w:rsidP="009139A6">
      <w:r>
        <w:separator/>
      </w:r>
    </w:p>
  </w:footnote>
  <w:footnote w:type="continuationSeparator" w:id="0">
    <w:p w14:paraId="09D8CDA9" w14:textId="77777777" w:rsidR="00B50B4B" w:rsidRDefault="00B50B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486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7E4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DAC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B4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50B4B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5135C"/>
  <w15:chartTrackingRefBased/>
  <w15:docId w15:val="{1B99CC59-26D1-4151-BC48-BB0B80C2D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50B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2023-04-03T08:51:00Z</dcterms:created>
  <dcterms:modified xsi:type="dcterms:W3CDTF">2023-04-03T08:51:00Z</dcterms:modified>
</cp:coreProperties>
</file>